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BBB4D" w14:textId="76CF0BD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1F42EB">
        <w:rPr>
          <w:b/>
          <w:noProof/>
          <w:sz w:val="24"/>
        </w:rPr>
        <w:t>136</w:t>
      </w:r>
    </w:p>
    <w:p w14:paraId="3C2D6731" w14:textId="77777777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1EF8D10" w14:textId="17842C1B" w:rsidR="003E07D8" w:rsidRDefault="003E07D8" w:rsidP="003E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FC2823">
        <w:rPr>
          <w:b/>
          <w:noProof/>
          <w:sz w:val="24"/>
        </w:rPr>
        <w:t>040</w:t>
      </w:r>
    </w:p>
    <w:p w14:paraId="1E038145" w14:textId="77777777" w:rsidR="003E07D8" w:rsidRDefault="003E07D8" w:rsidP="003E07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37BE05C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5B389A70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NSWO</w:t>
      </w:r>
    </w:p>
    <w:p w14:paraId="7F1A0479" w14:textId="14269BE0" w:rsidR="003549F8" w:rsidRPr="0017719C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potentially 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 xml:space="preserve">configuration indicating the use of 5G NSWO for the HPLMN </w:t>
      </w:r>
      <w:bookmarkEnd w:id="1"/>
    </w:p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Updates to </w:t>
      </w:r>
      <w:proofErr w:type="spellStart"/>
      <w:r>
        <w:rPr>
          <w:bCs/>
          <w:lang w:eastAsia="zh-CN"/>
        </w:rPr>
        <w:t>SWa</w:t>
      </w:r>
      <w:proofErr w:type="spellEnd"/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E0643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79F2C633" w:rsidR="00BE0643" w:rsidRPr="0017719C" w:rsidRDefault="007A4318" w:rsidP="006C2E80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2A771719" w:rsidR="00BE0643" w:rsidRPr="0017719C" w:rsidRDefault="00CB1BEF" w:rsidP="006C2E80">
            <w:pPr>
              <w:pStyle w:val="TAL"/>
            </w:pPr>
            <w:r w:rsidRPr="0017719C">
              <w:t xml:space="preserve">Add support of </w:t>
            </w:r>
            <w:r w:rsidR="00B21335" w:rsidRPr="0017719C">
              <w:t xml:space="preserve">SUCI-based </w:t>
            </w:r>
            <w:r w:rsidRPr="0017719C">
              <w:t xml:space="preserve">EAP-AKA' authentication method for </w:t>
            </w:r>
            <w:r w:rsidR="00591C58" w:rsidRPr="0017719C">
              <w:t xml:space="preserve">5G </w:t>
            </w:r>
            <w:r w:rsidRPr="0017719C">
              <w:t>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40864625" w:rsidR="00BE0643" w:rsidRPr="0017719C" w:rsidRDefault="007A4318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1D0BE01A" w:rsidR="00BE0643" w:rsidRPr="00591C58" w:rsidRDefault="00804804" w:rsidP="006C2E80">
            <w:pPr>
              <w:pStyle w:val="TAL"/>
            </w:pPr>
            <w:r w:rsidRPr="0017719C">
              <w:t>CT1 responsibility</w:t>
            </w:r>
          </w:p>
        </w:tc>
      </w:tr>
      <w:tr w:rsidR="00BE0643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1E54FBA9" w:rsidR="00BE0643" w:rsidRDefault="00BE0643" w:rsidP="006C2E80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610EE9A2" w:rsidR="00BE0643" w:rsidRPr="006C2E80" w:rsidRDefault="00221DA7" w:rsidP="006C2E80">
            <w:pPr>
              <w:pStyle w:val="TAL"/>
            </w:pPr>
            <w:r>
              <w:t xml:space="preserve">Add NSWO indicator to </w:t>
            </w:r>
            <w:proofErr w:type="spellStart"/>
            <w:r>
              <w:t>Nudm_UEAuthentication_Get</w:t>
            </w:r>
            <w:proofErr w:type="spellEnd"/>
            <w:r>
              <w:t xml:space="preserve"> request to indicate that the EAP-AKA' authentication method is applicable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31D8F987" w:rsidR="00BE0643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690E59" w:rsidR="00BE0643" w:rsidRDefault="00BE0643" w:rsidP="006C2E80">
            <w:pPr>
              <w:pStyle w:val="TAL"/>
            </w:pPr>
            <w:r>
              <w:t>CT4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6E92095" w:rsidR="006C2E80" w:rsidRPr="006C2E80" w:rsidRDefault="00BE0643" w:rsidP="006C2E80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AC4C5C9" w:rsidR="006C2E80" w:rsidRPr="006C2E80" w:rsidRDefault="00221DA7" w:rsidP="006C2E80">
            <w:pPr>
              <w:pStyle w:val="TAL"/>
            </w:pPr>
            <w:r>
              <w:t xml:space="preserve">Add NSWO indicator to </w:t>
            </w:r>
            <w:proofErr w:type="spellStart"/>
            <w:r>
              <w:t>Nausf_UEAuthentication_Authenticate</w:t>
            </w:r>
            <w:proofErr w:type="spellEnd"/>
            <w:r>
              <w:t xml:space="preserve">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0BC6C64" w:rsidR="006C2E80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47589F8" w:rsidR="006C2E80" w:rsidRPr="006C2E80" w:rsidRDefault="00BE0643" w:rsidP="006C2E80">
            <w:pPr>
              <w:pStyle w:val="TAL"/>
            </w:pPr>
            <w:r>
              <w:t>CT4 responsibility</w:t>
            </w:r>
          </w:p>
        </w:tc>
      </w:tr>
      <w:tr w:rsidR="00BE0643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19ED397" w:rsidR="00BE0643" w:rsidRDefault="00BE0643" w:rsidP="006C2E80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575BB109" w:rsidR="00BE0643" w:rsidRPr="006C2E80" w:rsidRDefault="00221DA7" w:rsidP="006C2E80">
            <w:pPr>
              <w:pStyle w:val="TAL"/>
            </w:pPr>
            <w:r>
              <w:t xml:space="preserve">Potential impacts to </w:t>
            </w:r>
            <w:proofErr w:type="spellStart"/>
            <w:r>
              <w:t>SWa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446401D0" w:rsidR="00BE0643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153708E1" w:rsidR="00BE0643" w:rsidRDefault="00BE0643" w:rsidP="006C2E80">
            <w:pPr>
              <w:pStyle w:val="TAL"/>
            </w:pPr>
            <w:r>
              <w:t>CT4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1001BD"/>
    <w:rsid w:val="00102222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C5C86"/>
    <w:rsid w:val="001C718D"/>
    <w:rsid w:val="001E14C4"/>
    <w:rsid w:val="001F42EB"/>
    <w:rsid w:val="001F7D5F"/>
    <w:rsid w:val="001F7EB4"/>
    <w:rsid w:val="002000C2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49F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C56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502CD2"/>
    <w:rsid w:val="00504E33"/>
    <w:rsid w:val="0054262A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24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2</cp:revision>
  <cp:lastPrinted>2000-02-29T11:31:00Z</cp:lastPrinted>
  <dcterms:created xsi:type="dcterms:W3CDTF">2022-01-07T08:32:00Z</dcterms:created>
  <dcterms:modified xsi:type="dcterms:W3CDTF">2022-01-07T08:32:00Z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